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93"/>
      </w:tblGrid>
      <w:tr w:rsidR="005258AE" w:rsidRPr="001C695A" w:rsidTr="00492A9D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5258AE" w:rsidRPr="00492A9D" w:rsidRDefault="005258AE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492A9D">
              <w:rPr>
                <w:sz w:val="28"/>
                <w:szCs w:val="28"/>
                <w:lang w:val="uk-UA"/>
              </w:rPr>
              <w:t xml:space="preserve">Додаток 12 до Інструкції </w:t>
            </w:r>
          </w:p>
          <w:p w:rsidR="005258AE" w:rsidRPr="001C695A" w:rsidRDefault="005258AE">
            <w:r w:rsidRPr="00492A9D">
              <w:rPr>
                <w:sz w:val="28"/>
                <w:szCs w:val="28"/>
                <w:lang w:val="uk-UA"/>
              </w:rPr>
              <w:t>(пункт 41)</w:t>
            </w:r>
          </w:p>
        </w:tc>
      </w:tr>
    </w:tbl>
    <w:p w:rsidR="005258AE" w:rsidRPr="00F22795" w:rsidRDefault="005258AE" w:rsidP="00A52760">
      <w:pPr>
        <w:rPr>
          <w:sz w:val="18"/>
        </w:rPr>
      </w:pPr>
    </w:p>
    <w:p w:rsidR="005258AE" w:rsidRPr="001C695A" w:rsidRDefault="005258AE" w:rsidP="00A527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Найменування організації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>ЗАТВЕРДЖУЮ</w:t>
      </w:r>
    </w:p>
    <w:p w:rsidR="005258AE" w:rsidRPr="001C695A" w:rsidRDefault="005258AE" w:rsidP="00A52760">
      <w:pPr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Фонд № ______</w:t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  <w:t>_______________________________</w:t>
      </w:r>
    </w:p>
    <w:p w:rsidR="005258AE" w:rsidRPr="001C695A" w:rsidRDefault="005258AE" w:rsidP="00A52760">
      <w:pPr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  <w:t xml:space="preserve">  </w:t>
      </w:r>
      <w:r w:rsidRPr="001C695A">
        <w:rPr>
          <w:sz w:val="28"/>
          <w:szCs w:val="28"/>
          <w:lang w:val="uk-UA"/>
        </w:rPr>
        <w:tab/>
        <w:t xml:space="preserve">      </w:t>
      </w:r>
      <w:r w:rsidRPr="001C695A">
        <w:rPr>
          <w:sz w:val="16"/>
          <w:szCs w:val="16"/>
          <w:lang w:val="uk-UA"/>
        </w:rPr>
        <w:t>посада керівника організації</w:t>
      </w:r>
      <w:r w:rsidRPr="001C695A">
        <w:rPr>
          <w:sz w:val="28"/>
          <w:szCs w:val="28"/>
          <w:lang w:val="uk-UA"/>
        </w:rPr>
        <w:t xml:space="preserve"> </w:t>
      </w:r>
    </w:p>
    <w:p w:rsidR="005258AE" w:rsidRDefault="005258AE" w:rsidP="00A52760">
      <w:pPr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Опис № 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_______________________________</w:t>
      </w:r>
    </w:p>
    <w:p w:rsidR="005258AE" w:rsidRDefault="005258AE" w:rsidP="00A527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036268">
        <w:rPr>
          <w:sz w:val="16"/>
          <w:szCs w:val="16"/>
          <w:lang w:val="uk-UA"/>
        </w:rPr>
        <w:t xml:space="preserve">                            підпис        </w:t>
      </w:r>
      <w:r>
        <w:rPr>
          <w:sz w:val="16"/>
          <w:szCs w:val="16"/>
          <w:lang w:val="uk-UA"/>
        </w:rPr>
        <w:t xml:space="preserve">     </w:t>
      </w:r>
      <w:r w:rsidRPr="00036268">
        <w:rPr>
          <w:sz w:val="16"/>
          <w:szCs w:val="16"/>
          <w:lang w:val="uk-UA"/>
        </w:rPr>
        <w:t xml:space="preserve">      прізвище та ініціали</w:t>
      </w:r>
    </w:p>
    <w:p w:rsidR="005258AE" w:rsidRPr="00036268" w:rsidRDefault="005258AE" w:rsidP="00A52760">
      <w:pPr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 xml:space="preserve">справ постійного </w:t>
      </w:r>
      <w:r w:rsidRPr="001C695A">
        <w:rPr>
          <w:sz w:val="28"/>
          <w:szCs w:val="28"/>
          <w:lang w:val="uk-UA"/>
        </w:rPr>
        <w:tab/>
        <w:t>зберігання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>_______________________________</w:t>
      </w:r>
    </w:p>
    <w:p w:rsidR="005258AE" w:rsidRPr="00036268" w:rsidRDefault="005258AE" w:rsidP="00A52760">
      <w:pPr>
        <w:rPr>
          <w:sz w:val="16"/>
          <w:szCs w:val="16"/>
          <w:lang w:val="uk-UA"/>
        </w:rPr>
      </w:pP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 xml:space="preserve">                  </w:t>
      </w:r>
      <w:r w:rsidRPr="001C695A">
        <w:rPr>
          <w:sz w:val="16"/>
          <w:szCs w:val="16"/>
          <w:lang w:val="uk-UA"/>
        </w:rPr>
        <w:t>дата</w:t>
      </w:r>
    </w:p>
    <w:p w:rsidR="005258AE" w:rsidRPr="00036268" w:rsidRDefault="005258AE" w:rsidP="00A52760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за _________ </w:t>
      </w:r>
      <w:r w:rsidRPr="001C695A">
        <w:rPr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36268">
        <w:rPr>
          <w:szCs w:val="28"/>
          <w:lang w:val="uk-UA"/>
        </w:rPr>
        <w:t>МП</w:t>
      </w:r>
    </w:p>
    <w:p w:rsidR="005258AE" w:rsidRPr="001C695A" w:rsidRDefault="005258AE" w:rsidP="00A52760">
      <w:pPr>
        <w:rPr>
          <w:sz w:val="18"/>
          <w:szCs w:val="28"/>
          <w:lang w:val="uk-UA"/>
        </w:rPr>
      </w:pPr>
    </w:p>
    <w:p w:rsidR="005258AE" w:rsidRPr="001C695A" w:rsidRDefault="005258AE" w:rsidP="00A52760">
      <w:pPr>
        <w:jc w:val="center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_________________________________________________________________</w:t>
      </w:r>
    </w:p>
    <w:p w:rsidR="005258AE" w:rsidRPr="001C695A" w:rsidRDefault="005258AE" w:rsidP="00A52760">
      <w:pPr>
        <w:jc w:val="center"/>
        <w:rPr>
          <w:sz w:val="16"/>
          <w:szCs w:val="16"/>
          <w:lang w:val="uk-UA"/>
        </w:rPr>
      </w:pPr>
      <w:r w:rsidRPr="001C695A">
        <w:rPr>
          <w:sz w:val="16"/>
          <w:szCs w:val="16"/>
          <w:lang w:val="uk-UA"/>
        </w:rPr>
        <w:t>найменування організації (структурного підрозділу)</w:t>
      </w:r>
    </w:p>
    <w:p w:rsidR="005258AE" w:rsidRPr="00F22795" w:rsidRDefault="005258AE" w:rsidP="00A52760">
      <w:pPr>
        <w:jc w:val="center"/>
        <w:rPr>
          <w:sz w:val="16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4"/>
        <w:gridCol w:w="2016"/>
        <w:gridCol w:w="1764"/>
        <w:gridCol w:w="1595"/>
        <w:gridCol w:w="2254"/>
        <w:gridCol w:w="1288"/>
      </w:tblGrid>
      <w:tr w:rsidR="005258AE" w:rsidRPr="001C695A" w:rsidTr="00735C18">
        <w:tc>
          <w:tcPr>
            <w:tcW w:w="654" w:type="dxa"/>
            <w:vAlign w:val="center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№</w:t>
            </w:r>
          </w:p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016" w:type="dxa"/>
            <w:vAlign w:val="center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Індекс справи (тому, частини)</w:t>
            </w:r>
          </w:p>
        </w:tc>
        <w:tc>
          <w:tcPr>
            <w:tcW w:w="1764" w:type="dxa"/>
            <w:vAlign w:val="center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Заголовок справи (тому, частини)</w:t>
            </w:r>
          </w:p>
        </w:tc>
        <w:tc>
          <w:tcPr>
            <w:tcW w:w="1595" w:type="dxa"/>
            <w:vAlign w:val="center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Крайні д</w:t>
            </w:r>
            <w:r w:rsidRPr="001C695A">
              <w:rPr>
                <w:b/>
                <w:sz w:val="20"/>
                <w:szCs w:val="20"/>
                <w:lang w:val="uk-UA"/>
              </w:rPr>
              <w:t>ат</w:t>
            </w:r>
            <w:r>
              <w:rPr>
                <w:b/>
                <w:sz w:val="20"/>
                <w:szCs w:val="20"/>
                <w:lang w:val="uk-UA"/>
              </w:rPr>
              <w:t>и</w:t>
            </w:r>
            <w:r w:rsidRPr="001C695A">
              <w:rPr>
                <w:b/>
                <w:sz w:val="20"/>
                <w:szCs w:val="20"/>
                <w:lang w:val="uk-UA"/>
              </w:rPr>
              <w:t xml:space="preserve"> справи (тому, частини)</w:t>
            </w:r>
          </w:p>
        </w:tc>
        <w:tc>
          <w:tcPr>
            <w:tcW w:w="2254" w:type="dxa"/>
            <w:vAlign w:val="center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 xml:space="preserve">Кількість </w:t>
            </w:r>
            <w:r>
              <w:rPr>
                <w:b/>
                <w:sz w:val="20"/>
                <w:szCs w:val="20"/>
                <w:lang w:val="uk-UA"/>
              </w:rPr>
              <w:t>аркушів</w:t>
            </w:r>
            <w:r w:rsidRPr="001C695A">
              <w:rPr>
                <w:b/>
                <w:sz w:val="20"/>
                <w:szCs w:val="20"/>
                <w:lang w:val="uk-UA"/>
              </w:rPr>
              <w:t xml:space="preserve"> у справі (томі, частині)</w:t>
            </w:r>
          </w:p>
        </w:tc>
        <w:tc>
          <w:tcPr>
            <w:tcW w:w="1288" w:type="dxa"/>
            <w:vAlign w:val="center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Примітк</w:t>
            </w:r>
            <w:r>
              <w:rPr>
                <w:b/>
                <w:sz w:val="20"/>
                <w:szCs w:val="20"/>
                <w:lang w:val="uk-UA"/>
              </w:rPr>
              <w:t>и</w:t>
            </w:r>
          </w:p>
        </w:tc>
      </w:tr>
      <w:tr w:rsidR="005258AE" w:rsidRPr="001C695A" w:rsidTr="00735C18">
        <w:tc>
          <w:tcPr>
            <w:tcW w:w="654" w:type="dxa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016" w:type="dxa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764" w:type="dxa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595" w:type="dxa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2254" w:type="dxa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88" w:type="dxa"/>
          </w:tcPr>
          <w:p w:rsidR="005258AE" w:rsidRPr="001C695A" w:rsidRDefault="005258AE" w:rsidP="00735C1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C695A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</w:tbl>
    <w:p w:rsidR="005258AE" w:rsidRPr="00F22795" w:rsidRDefault="005258AE" w:rsidP="00A52760">
      <w:pPr>
        <w:jc w:val="both"/>
        <w:rPr>
          <w:sz w:val="18"/>
          <w:szCs w:val="28"/>
          <w:lang w:val="uk-UA"/>
        </w:rPr>
      </w:pP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Pr="001C695A">
        <w:rPr>
          <w:sz w:val="28"/>
          <w:szCs w:val="28"/>
          <w:lang w:val="uk-UA"/>
        </w:rPr>
        <w:t>опису внесено _______________ справ з № _____ по № _____, у тому числі: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літерні номери:</w:t>
      </w:r>
      <w:r>
        <w:rPr>
          <w:sz w:val="28"/>
          <w:szCs w:val="28"/>
          <w:lang w:val="uk-UA"/>
        </w:rPr>
        <w:t xml:space="preserve"> _________________, у тому числі: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пропущені номери:</w:t>
      </w:r>
      <w:r>
        <w:rPr>
          <w:sz w:val="28"/>
          <w:szCs w:val="28"/>
          <w:lang w:val="uk-UA"/>
        </w:rPr>
        <w:t xml:space="preserve"> ______________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Посада особи,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яка склала опис</w:t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  <w:t>_________  _____________________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  <w:t xml:space="preserve">           підпис                               прізвище та ініціали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Дата ___________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</w:p>
    <w:p w:rsidR="005258AE" w:rsidRDefault="005258AE" w:rsidP="00A527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Посада керівника служби 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діловодства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>_________  _____________________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  <w:t xml:space="preserve">           підпис                               прізвище та ініціали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Дата ___________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Керівник архівного підрозділу                   _________  _____________________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  <w:t xml:space="preserve">           підпис                               прізвище та ініціали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Дата ___________</w:t>
      </w:r>
    </w:p>
    <w:p w:rsidR="005258AE" w:rsidRPr="00F22795" w:rsidRDefault="005258AE" w:rsidP="00A52760">
      <w:pPr>
        <w:jc w:val="both"/>
        <w:rPr>
          <w:szCs w:val="28"/>
          <w:lang w:val="uk-UA"/>
        </w:rPr>
      </w:pPr>
    </w:p>
    <w:tbl>
      <w:tblPr>
        <w:tblStyle w:val="TableGrid"/>
        <w:tblW w:w="0" w:type="auto"/>
        <w:tblInd w:w="0" w:type="dxa"/>
        <w:tblLook w:val="01E0"/>
      </w:tblPr>
      <w:tblGrid>
        <w:gridCol w:w="3828"/>
        <w:gridCol w:w="2040"/>
        <w:gridCol w:w="3873"/>
      </w:tblGrid>
      <w:tr w:rsidR="005258AE" w:rsidTr="00735C1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  <w:r w:rsidRPr="001C695A">
              <w:rPr>
                <w:sz w:val="28"/>
                <w:szCs w:val="28"/>
                <w:lang w:val="uk-UA"/>
              </w:rPr>
              <w:t>СХВАЛЕНО</w:t>
            </w:r>
          </w:p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  <w:r w:rsidRPr="001C695A">
              <w:rPr>
                <w:sz w:val="28"/>
                <w:szCs w:val="28"/>
                <w:lang w:val="uk-UA"/>
              </w:rPr>
              <w:t>Протокол ЕК організації</w:t>
            </w:r>
          </w:p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  <w:r w:rsidRPr="001C695A">
              <w:rPr>
                <w:sz w:val="28"/>
                <w:szCs w:val="28"/>
                <w:lang w:val="uk-UA"/>
              </w:rPr>
              <w:t>від __________ № _______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  <w:r w:rsidRPr="001C695A">
              <w:rPr>
                <w:sz w:val="28"/>
                <w:szCs w:val="28"/>
                <w:lang w:val="uk-UA"/>
              </w:rPr>
              <w:t>ЗАТВЕРДЖЕНО</w:t>
            </w:r>
          </w:p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  <w:r w:rsidRPr="001C695A">
              <w:rPr>
                <w:sz w:val="28"/>
                <w:szCs w:val="28"/>
                <w:lang w:val="uk-UA"/>
              </w:rPr>
              <w:t>Протокол ЕПК</w:t>
            </w:r>
          </w:p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  <w:r w:rsidRPr="001C695A">
              <w:rPr>
                <w:sz w:val="28"/>
                <w:szCs w:val="28"/>
                <w:lang w:val="uk-UA"/>
              </w:rPr>
              <w:t>державної архівної установи</w:t>
            </w:r>
          </w:p>
          <w:p w:rsidR="005258AE" w:rsidRDefault="005258AE" w:rsidP="00735C18">
            <w:pPr>
              <w:jc w:val="both"/>
              <w:rPr>
                <w:sz w:val="28"/>
                <w:szCs w:val="28"/>
                <w:lang w:val="uk-UA"/>
              </w:rPr>
            </w:pPr>
            <w:r w:rsidRPr="001C695A">
              <w:rPr>
                <w:sz w:val="28"/>
                <w:szCs w:val="28"/>
                <w:lang w:val="uk-UA"/>
              </w:rPr>
              <w:t>від __________ № _______</w:t>
            </w:r>
          </w:p>
        </w:tc>
      </w:tr>
    </w:tbl>
    <w:p w:rsidR="005258AE" w:rsidRPr="00F22795" w:rsidRDefault="005258AE" w:rsidP="00A52760">
      <w:pPr>
        <w:jc w:val="both"/>
        <w:rPr>
          <w:sz w:val="26"/>
          <w:szCs w:val="28"/>
          <w:lang w:val="uk-UA"/>
        </w:rPr>
      </w:pP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Усього у цьому описі пронумеровано, прошнуровано та опечатано                ______________________________с., у тому числі: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  <w:r w:rsidRPr="001C695A">
        <w:rPr>
          <w:sz w:val="16"/>
          <w:szCs w:val="16"/>
          <w:lang w:val="uk-UA"/>
        </w:rPr>
        <w:t xml:space="preserve">                                 цифрами і літерами</w:t>
      </w:r>
    </w:p>
    <w:p w:rsidR="005258AE" w:rsidRPr="00F22795" w:rsidRDefault="005258AE" w:rsidP="00A52760">
      <w:pPr>
        <w:jc w:val="both"/>
        <w:rPr>
          <w:sz w:val="14"/>
          <w:szCs w:val="16"/>
          <w:lang w:val="uk-UA"/>
        </w:rPr>
      </w:pP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літерні номери: _____________________________________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пропущені номери:__________________________________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_______________________________________________________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  <w:r w:rsidRPr="001C695A">
        <w:rPr>
          <w:sz w:val="16"/>
          <w:szCs w:val="16"/>
          <w:lang w:val="uk-UA"/>
        </w:rPr>
        <w:t>(посада працівника архівного підрозділу відповідального за ведення обліку)</w:t>
      </w:r>
    </w:p>
    <w:p w:rsidR="005258AE" w:rsidRPr="001C695A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</w:r>
      <w:r w:rsidRPr="001C695A">
        <w:rPr>
          <w:sz w:val="28"/>
          <w:szCs w:val="28"/>
          <w:lang w:val="uk-UA"/>
        </w:rPr>
        <w:tab/>
        <w:t>___________  ________________</w:t>
      </w:r>
    </w:p>
    <w:p w:rsidR="005258AE" w:rsidRPr="001C695A" w:rsidRDefault="005258AE" w:rsidP="00A52760">
      <w:pPr>
        <w:jc w:val="both"/>
        <w:rPr>
          <w:sz w:val="16"/>
          <w:szCs w:val="16"/>
          <w:lang w:val="uk-UA"/>
        </w:rPr>
      </w:pP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</w:r>
      <w:r w:rsidRPr="001C695A">
        <w:rPr>
          <w:sz w:val="16"/>
          <w:szCs w:val="16"/>
          <w:lang w:val="uk-UA"/>
        </w:rPr>
        <w:tab/>
        <w:t xml:space="preserve">             підпис                          прізвище та ініціали</w:t>
      </w:r>
    </w:p>
    <w:p w:rsidR="005258AE" w:rsidRDefault="005258AE" w:rsidP="00A52760">
      <w:pPr>
        <w:jc w:val="both"/>
        <w:rPr>
          <w:sz w:val="28"/>
          <w:szCs w:val="28"/>
          <w:lang w:val="uk-UA"/>
        </w:rPr>
      </w:pPr>
      <w:r w:rsidRPr="001C695A">
        <w:rPr>
          <w:sz w:val="28"/>
          <w:szCs w:val="28"/>
          <w:lang w:val="uk-UA"/>
        </w:rPr>
        <w:t>Дата ______________</w:t>
      </w:r>
    </w:p>
    <w:p w:rsidR="005258AE" w:rsidRPr="00A52760" w:rsidRDefault="005258AE" w:rsidP="00A52760">
      <w:pPr>
        <w:jc w:val="center"/>
        <w:rPr>
          <w:sz w:val="22"/>
          <w:szCs w:val="22"/>
          <w:lang w:val="uk-UA"/>
        </w:rPr>
      </w:pPr>
      <w:r w:rsidRPr="00F22795">
        <w:rPr>
          <w:sz w:val="22"/>
          <w:szCs w:val="22"/>
          <w:lang w:val="uk-UA"/>
        </w:rPr>
        <w:t>_________________________________________________</w:t>
      </w:r>
    </w:p>
    <w:sectPr w:rsidR="005258AE" w:rsidRPr="00A52760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C2D"/>
    <w:rsid w:val="00036268"/>
    <w:rsid w:val="001C4A00"/>
    <w:rsid w:val="001C695A"/>
    <w:rsid w:val="00263763"/>
    <w:rsid w:val="003E5737"/>
    <w:rsid w:val="004812C5"/>
    <w:rsid w:val="00492A9D"/>
    <w:rsid w:val="005258AE"/>
    <w:rsid w:val="00735C18"/>
    <w:rsid w:val="00751770"/>
    <w:rsid w:val="00862294"/>
    <w:rsid w:val="00A177FA"/>
    <w:rsid w:val="00A52760"/>
    <w:rsid w:val="00A607A6"/>
    <w:rsid w:val="00C50C2D"/>
    <w:rsid w:val="00C5414A"/>
    <w:rsid w:val="00C70A4E"/>
    <w:rsid w:val="00DE3D17"/>
    <w:rsid w:val="00E73DE3"/>
    <w:rsid w:val="00F22795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C2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0C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C69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F40"/>
    <w:rPr>
      <w:sz w:val="0"/>
      <w:szCs w:val="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37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314</Words>
  <Characters>1795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13 до Інструкції</dc:title>
  <dc:subject/>
  <dc:creator>Andrianova</dc:creator>
  <cp:keywords/>
  <dc:description/>
  <cp:lastModifiedBy>Andrianova</cp:lastModifiedBy>
  <cp:revision>3</cp:revision>
  <cp:lastPrinted>2015-11-04T14:05:00Z</cp:lastPrinted>
  <dcterms:created xsi:type="dcterms:W3CDTF">2015-11-11T14:32:00Z</dcterms:created>
  <dcterms:modified xsi:type="dcterms:W3CDTF">2016-02-02T12:18:00Z</dcterms:modified>
</cp:coreProperties>
</file>